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2229D8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E089A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118E4711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FE0B79" w:rsidRPr="00FE0B79">
        <w:rPr>
          <w:rFonts w:cstheme="minorHAnsi"/>
          <w:b/>
          <w:i/>
        </w:rPr>
        <w:t xml:space="preserve">Wykonanie robót budowlanych </w:t>
      </w:r>
      <w:r w:rsidR="00125D72">
        <w:rPr>
          <w:rFonts w:cstheme="minorHAnsi"/>
          <w:b/>
          <w:i/>
        </w:rPr>
        <w:t xml:space="preserve">      </w:t>
      </w:r>
      <w:r w:rsidR="00FE0B79" w:rsidRPr="00FE0B79">
        <w:rPr>
          <w:rFonts w:cstheme="minorHAnsi"/>
          <w:b/>
          <w:i/>
        </w:rPr>
        <w:t xml:space="preserve">w branży elektroenergetycznej na terenie działania OŁD w RE Zgierz-Pabianice, w podziale na </w:t>
      </w:r>
      <w:r w:rsidR="00125D72">
        <w:rPr>
          <w:rFonts w:cstheme="minorHAnsi"/>
          <w:b/>
          <w:i/>
        </w:rPr>
        <w:t xml:space="preserve">          </w:t>
      </w:r>
      <w:r w:rsidR="00FE0B79" w:rsidRPr="00FE0B79">
        <w:rPr>
          <w:rFonts w:cstheme="minorHAnsi"/>
          <w:b/>
          <w:i/>
        </w:rPr>
        <w:t>5 niezależnych części</w:t>
      </w:r>
      <w:r w:rsidRPr="00CC7E12">
        <w:rPr>
          <w:rFonts w:cstheme="minorHAnsi"/>
        </w:rPr>
        <w:t>,</w:t>
      </w:r>
      <w:r w:rsidR="00DF69A8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2229D8" w:rsidRPr="002557F5">
        <w:rPr>
          <w:rFonts w:cstheme="minorHAnsi"/>
          <w:b/>
        </w:rPr>
        <w:t>POST/DYS/OLD/GZ/0</w:t>
      </w:r>
      <w:r w:rsidR="000756A1">
        <w:rPr>
          <w:rFonts w:cstheme="minorHAnsi"/>
          <w:b/>
        </w:rPr>
        <w:t>1</w:t>
      </w:r>
      <w:r w:rsidR="00FE0B79">
        <w:rPr>
          <w:rFonts w:cstheme="minorHAnsi"/>
          <w:b/>
        </w:rPr>
        <w:t>602</w:t>
      </w:r>
      <w:r w:rsidR="002229D8" w:rsidRPr="002557F5">
        <w:rPr>
          <w:rFonts w:cstheme="minorHAnsi"/>
          <w:b/>
        </w:rPr>
        <w:t>/202</w:t>
      </w:r>
      <w:r w:rsidR="009E157C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CAC39C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ED17DB1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33CCC9A2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1240C8">
        <w:rPr>
          <w:rFonts w:cstheme="minorHAnsi"/>
        </w:rPr>
        <w:t xml:space="preserve">                                   </w:t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51B5A88" w14:textId="77777777" w:rsidR="00DF69A8" w:rsidRPr="00F2087D" w:rsidRDefault="00DF69A8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717"/>
      <w:gridCol w:w="3110"/>
    </w:tblGrid>
    <w:tr w:rsidR="00347E8D" w:rsidRPr="006B2C28" w14:paraId="3B896BDC" w14:textId="77777777" w:rsidTr="00210AD9">
      <w:trPr>
        <w:trHeight w:val="1140"/>
      </w:trPr>
      <w:tc>
        <w:tcPr>
          <w:tcW w:w="637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7B62589" w14:textId="638D9F34" w:rsidR="002229D8" w:rsidRDefault="00FE0B79" w:rsidP="002229D8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FE0B79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Wykonanie robót budowlanych w branży elektroenergetycznej na terenie działania OŁD </w:t>
          </w:r>
          <w:r w:rsidR="00125D72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</w:t>
          </w:r>
          <w:r w:rsidRPr="00FE0B79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 RE Zgierz-Pabianice, w podziale na 5 niezależnych części</w:t>
          </w:r>
          <w:r w:rsidR="00DF5AAE" w:rsidRPr="00DF5AAE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5205B493" w14:textId="0EE50089" w:rsidR="00347E8D" w:rsidRPr="006B2C28" w:rsidRDefault="002229D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br/>
            <w:t>POST/DYS/OLD/GZ/0</w:t>
          </w:r>
          <w:r w:rsidR="000756A1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FE0B79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602</w:t>
          </w:r>
          <w:r w:rsidR="00B75FF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9E157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</w:tc>
      <w:tc>
        <w:tcPr>
          <w:tcW w:w="71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6A1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0F68EC"/>
    <w:rsid w:val="00101BCF"/>
    <w:rsid w:val="001112C2"/>
    <w:rsid w:val="0011368D"/>
    <w:rsid w:val="00122F9A"/>
    <w:rsid w:val="001240C8"/>
    <w:rsid w:val="00124536"/>
    <w:rsid w:val="001257A6"/>
    <w:rsid w:val="00125A7F"/>
    <w:rsid w:val="00125D72"/>
    <w:rsid w:val="00126CEA"/>
    <w:rsid w:val="00132B64"/>
    <w:rsid w:val="00136B64"/>
    <w:rsid w:val="0014036E"/>
    <w:rsid w:val="00145125"/>
    <w:rsid w:val="0014785F"/>
    <w:rsid w:val="00160A4B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10AD9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15544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390"/>
    <w:rsid w:val="003A5D11"/>
    <w:rsid w:val="003A7C03"/>
    <w:rsid w:val="003B43F5"/>
    <w:rsid w:val="003B66FE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2907"/>
    <w:rsid w:val="0040472A"/>
    <w:rsid w:val="00412E5B"/>
    <w:rsid w:val="00417E23"/>
    <w:rsid w:val="00420377"/>
    <w:rsid w:val="004257E0"/>
    <w:rsid w:val="004331B8"/>
    <w:rsid w:val="004367FB"/>
    <w:rsid w:val="00436F85"/>
    <w:rsid w:val="004377E8"/>
    <w:rsid w:val="00445AF1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2D09"/>
    <w:rsid w:val="004C5A24"/>
    <w:rsid w:val="004D154B"/>
    <w:rsid w:val="004D63D5"/>
    <w:rsid w:val="004E1AB0"/>
    <w:rsid w:val="004E7573"/>
    <w:rsid w:val="004F0C4A"/>
    <w:rsid w:val="004F20AD"/>
    <w:rsid w:val="004F6B10"/>
    <w:rsid w:val="0050052D"/>
    <w:rsid w:val="00515603"/>
    <w:rsid w:val="00520308"/>
    <w:rsid w:val="0052640A"/>
    <w:rsid w:val="00535E9B"/>
    <w:rsid w:val="00541E6E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6637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7738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28F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4424"/>
    <w:rsid w:val="007844EB"/>
    <w:rsid w:val="00784DC3"/>
    <w:rsid w:val="00787D9C"/>
    <w:rsid w:val="007907A7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7E4EA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60D7F"/>
    <w:rsid w:val="008707CC"/>
    <w:rsid w:val="00872F1F"/>
    <w:rsid w:val="008775D6"/>
    <w:rsid w:val="00884D47"/>
    <w:rsid w:val="008A146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2BC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157C"/>
    <w:rsid w:val="009E2CB5"/>
    <w:rsid w:val="009E5B5E"/>
    <w:rsid w:val="009F1710"/>
    <w:rsid w:val="00A02C84"/>
    <w:rsid w:val="00A148D6"/>
    <w:rsid w:val="00A370AB"/>
    <w:rsid w:val="00A43299"/>
    <w:rsid w:val="00A467CA"/>
    <w:rsid w:val="00A57E04"/>
    <w:rsid w:val="00A6049B"/>
    <w:rsid w:val="00A6183A"/>
    <w:rsid w:val="00A62B4C"/>
    <w:rsid w:val="00A6635D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5FFB"/>
    <w:rsid w:val="00B76CD7"/>
    <w:rsid w:val="00B776BC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403A"/>
    <w:rsid w:val="00BE0644"/>
    <w:rsid w:val="00BE0AE4"/>
    <w:rsid w:val="00BE38BB"/>
    <w:rsid w:val="00C003C6"/>
    <w:rsid w:val="00C10B09"/>
    <w:rsid w:val="00C12714"/>
    <w:rsid w:val="00C1433B"/>
    <w:rsid w:val="00C17BB6"/>
    <w:rsid w:val="00C20678"/>
    <w:rsid w:val="00C20F75"/>
    <w:rsid w:val="00C224EE"/>
    <w:rsid w:val="00C23F3E"/>
    <w:rsid w:val="00C2417C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3614"/>
    <w:rsid w:val="00C874E6"/>
    <w:rsid w:val="00CB2D26"/>
    <w:rsid w:val="00CB3A6F"/>
    <w:rsid w:val="00CC7E12"/>
    <w:rsid w:val="00CD2022"/>
    <w:rsid w:val="00CE2F55"/>
    <w:rsid w:val="00CF2797"/>
    <w:rsid w:val="00D03C12"/>
    <w:rsid w:val="00D0501F"/>
    <w:rsid w:val="00D07A63"/>
    <w:rsid w:val="00D10930"/>
    <w:rsid w:val="00D1247E"/>
    <w:rsid w:val="00D21BCE"/>
    <w:rsid w:val="00D27B33"/>
    <w:rsid w:val="00D477D1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DF5AAE"/>
    <w:rsid w:val="00DF69A8"/>
    <w:rsid w:val="00E073A6"/>
    <w:rsid w:val="00E12F47"/>
    <w:rsid w:val="00E16545"/>
    <w:rsid w:val="00E2123D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0F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2951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0B79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POST/DYS/OLD/GZ/01602/2026                        </dmsv2SWPP2ObjectNumber>
    <dmsv2SWPP2SumMD5 xmlns="http://schemas.microsoft.com/sharepoint/v3">173502932aec89c59ce524ddce38aa4c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715470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25071683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FJ3FSM7XJ42E-2014085795-3008</_dlc_DocId>
    <_dlc_DocIdUrl xmlns="a19cb1c7-c5c7-46d4-85ae-d83685407bba">
      <Url>https://swpp2.dms.gkpge.pl/sites/43/_layouts/15/DocIdRedir.aspx?ID=FJ3FSM7XJ42E-2014085795-3008</Url>
      <Description>FJ3FSM7XJ42E-2014085795-3008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EFAB7C-8253-464A-BD43-325391EEBFB7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413E6E-C299-4C8B-838A-4C3470528C1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19</TotalTime>
  <Pages>2</Pages>
  <Words>809</Words>
  <Characters>4859</Characters>
  <Application>Microsoft Office Word</Application>
  <DocSecurity>0</DocSecurity>
  <Lines>40</Lines>
  <Paragraphs>11</Paragraphs>
  <ScaleCrop>false</ScaleCrop>
  <Company>PGE Systemy</Company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26</cp:revision>
  <cp:lastPrinted>2024-07-15T11:21:00Z</cp:lastPrinted>
  <dcterms:created xsi:type="dcterms:W3CDTF">2025-11-25T07:33:00Z</dcterms:created>
  <dcterms:modified xsi:type="dcterms:W3CDTF">2026-04-28T09:27:00Z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b0185889-67de-411f-afea-0d6b44bc40b6</vt:lpwstr>
  </property>
</Properties>
</file>